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DDC25" w14:textId="77777777" w:rsidR="00052653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de CLOTHALE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(fl.1413)</w:t>
      </w:r>
    </w:p>
    <w:p w14:paraId="60933C00" w14:textId="1ECBF04D" w:rsidR="00052653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Derbyshire.</w:t>
      </w:r>
    </w:p>
    <w:p w14:paraId="0B71AD8F" w14:textId="77777777" w:rsidR="00052653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1C0D75" w14:textId="77777777" w:rsidR="00052653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3D186D" w14:textId="77777777" w:rsidR="00052653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</w:t>
      </w:r>
    </w:p>
    <w:p w14:paraId="70DEB5AF" w14:textId="77777777" w:rsidR="00052653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Robert, Lord Ferrers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AECDB3C" w14:textId="77777777" w:rsidR="00052653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20-41)</w:t>
      </w:r>
    </w:p>
    <w:p w14:paraId="5BA34C8F" w14:textId="77777777" w:rsidR="00052653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BCF9E5" w14:textId="77777777" w:rsidR="00052653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CB87E7" w14:textId="77777777" w:rsidR="00052653" w:rsidRPr="00AF5539" w:rsidRDefault="00052653" w:rsidP="000526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625CC4A8" w14:textId="09298E3A" w:rsidR="00BA00AB" w:rsidRPr="0005265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52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D4D96" w14:textId="77777777" w:rsidR="00052653" w:rsidRDefault="00052653" w:rsidP="009139A6">
      <w:r>
        <w:separator/>
      </w:r>
    </w:p>
  </w:endnote>
  <w:endnote w:type="continuationSeparator" w:id="0">
    <w:p w14:paraId="3FE6DFB8" w14:textId="77777777" w:rsidR="00052653" w:rsidRDefault="000526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436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668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88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14E21" w14:textId="77777777" w:rsidR="00052653" w:rsidRDefault="00052653" w:rsidP="009139A6">
      <w:r>
        <w:separator/>
      </w:r>
    </w:p>
  </w:footnote>
  <w:footnote w:type="continuationSeparator" w:id="0">
    <w:p w14:paraId="5AC3B6DD" w14:textId="77777777" w:rsidR="00052653" w:rsidRDefault="000526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A4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A77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D95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53"/>
    <w:rsid w:val="0005265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9AFCE"/>
  <w15:chartTrackingRefBased/>
  <w15:docId w15:val="{CB5B0A3F-6766-4CEF-ACEC-F53B3F50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2021-09-23T09:59:00Z</dcterms:created>
  <dcterms:modified xsi:type="dcterms:W3CDTF">2021-09-23T10:00:00Z</dcterms:modified>
</cp:coreProperties>
</file>